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2557F5" w14:textId="77777777" w:rsidR="009215A9" w:rsidRDefault="009215A9" w:rsidP="00921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DOLLYNG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4ABFEAA" w14:textId="77777777" w:rsidR="009215A9" w:rsidRDefault="009215A9" w:rsidP="00921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Ottery </w:t>
      </w:r>
      <w:proofErr w:type="spellStart"/>
      <w:proofErr w:type="gramStart"/>
      <w:r>
        <w:rPr>
          <w:rFonts w:ascii="Times New Roman" w:hAnsi="Times New Roman" w:cs="Times New Roman"/>
        </w:rPr>
        <w:t>St.Mary</w:t>
      </w:r>
      <w:proofErr w:type="spellEnd"/>
      <w:proofErr w:type="gramEnd"/>
      <w:r>
        <w:rPr>
          <w:rFonts w:ascii="Times New Roman" w:hAnsi="Times New Roman" w:cs="Times New Roman"/>
        </w:rPr>
        <w:t>, Devon. Dyer.</w:t>
      </w:r>
    </w:p>
    <w:p w14:paraId="55557D20" w14:textId="77777777" w:rsidR="009215A9" w:rsidRDefault="009215A9" w:rsidP="009215A9">
      <w:pPr>
        <w:rPr>
          <w:rFonts w:ascii="Times New Roman" w:hAnsi="Times New Roman" w:cs="Times New Roman"/>
        </w:rPr>
      </w:pPr>
    </w:p>
    <w:p w14:paraId="4BAE0566" w14:textId="77777777" w:rsidR="009215A9" w:rsidRDefault="009215A9" w:rsidP="009215A9">
      <w:pPr>
        <w:rPr>
          <w:rFonts w:ascii="Times New Roman" w:hAnsi="Times New Roman" w:cs="Times New Roman"/>
        </w:rPr>
      </w:pPr>
    </w:p>
    <w:p w14:paraId="6E11EC8C" w14:textId="77777777" w:rsidR="009215A9" w:rsidRDefault="009215A9" w:rsidP="00921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Nordon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Combys</w:t>
      </w:r>
      <w:proofErr w:type="spellEnd"/>
      <w:r>
        <w:rPr>
          <w:rFonts w:ascii="Times New Roman" w:hAnsi="Times New Roman" w:cs="Times New Roman"/>
        </w:rPr>
        <w:t>,</w:t>
      </w:r>
    </w:p>
    <w:p w14:paraId="40ACB68A" w14:textId="77777777" w:rsidR="009215A9" w:rsidRDefault="009215A9" w:rsidP="00921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junior, of Taunton, Somerset(q.v.) and John </w:t>
      </w:r>
      <w:proofErr w:type="spellStart"/>
      <w:r>
        <w:rPr>
          <w:rFonts w:ascii="Times New Roman" w:hAnsi="Times New Roman" w:cs="Times New Roman"/>
        </w:rPr>
        <w:t>Combys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Stogursey</w:t>
      </w:r>
      <w:proofErr w:type="spellEnd"/>
      <w:r>
        <w:rPr>
          <w:rFonts w:ascii="Times New Roman" w:hAnsi="Times New Roman" w:cs="Times New Roman"/>
        </w:rPr>
        <w:t>(q.v.).</w:t>
      </w:r>
    </w:p>
    <w:p w14:paraId="3CE39364" w14:textId="77777777" w:rsidR="009215A9" w:rsidRDefault="009215A9" w:rsidP="00921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019A3335" w14:textId="77777777" w:rsidR="009215A9" w:rsidRDefault="009215A9" w:rsidP="009215A9">
      <w:pPr>
        <w:rPr>
          <w:rFonts w:ascii="Times New Roman" w:hAnsi="Times New Roman" w:cs="Times New Roman"/>
        </w:rPr>
      </w:pPr>
    </w:p>
    <w:p w14:paraId="13AB1D7F" w14:textId="77777777" w:rsidR="009215A9" w:rsidRDefault="009215A9" w:rsidP="009215A9">
      <w:pPr>
        <w:rPr>
          <w:rFonts w:ascii="Times New Roman" w:hAnsi="Times New Roman" w:cs="Times New Roman"/>
        </w:rPr>
      </w:pPr>
    </w:p>
    <w:p w14:paraId="26974F2E" w14:textId="77777777" w:rsidR="009215A9" w:rsidRDefault="009215A9" w:rsidP="009215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July 2018</w:t>
      </w:r>
    </w:p>
    <w:p w14:paraId="33FF8A43" w14:textId="77777777" w:rsidR="006B2F86" w:rsidRPr="00E71FC3" w:rsidRDefault="009215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94665" w14:textId="77777777" w:rsidR="009215A9" w:rsidRDefault="009215A9" w:rsidP="00E71FC3">
      <w:r>
        <w:separator/>
      </w:r>
    </w:p>
  </w:endnote>
  <w:endnote w:type="continuationSeparator" w:id="0">
    <w:p w14:paraId="0EA323D7" w14:textId="77777777" w:rsidR="009215A9" w:rsidRDefault="009215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C4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80AE6" w14:textId="77777777" w:rsidR="009215A9" w:rsidRDefault="009215A9" w:rsidP="00E71FC3">
      <w:r>
        <w:separator/>
      </w:r>
    </w:p>
  </w:footnote>
  <w:footnote w:type="continuationSeparator" w:id="0">
    <w:p w14:paraId="2EB76C2E" w14:textId="77777777" w:rsidR="009215A9" w:rsidRDefault="009215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A9"/>
    <w:rsid w:val="001A7C09"/>
    <w:rsid w:val="00577BD5"/>
    <w:rsid w:val="00656CBA"/>
    <w:rsid w:val="006A1F77"/>
    <w:rsid w:val="00733BE7"/>
    <w:rsid w:val="009215A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48465"/>
  <w15:chartTrackingRefBased/>
  <w15:docId w15:val="{3D220347-A9F1-4F8E-9A83-DA01F7117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15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2018-09-01T18:42:00Z</dcterms:created>
  <dcterms:modified xsi:type="dcterms:W3CDTF">2018-09-01T18:42:00Z</dcterms:modified>
</cp:coreProperties>
</file>